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8FBDB" w14:textId="77777777" w:rsidR="000C3927" w:rsidRPr="000C3927" w:rsidRDefault="000C3927" w:rsidP="000C392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 xml:space="preserve">Henry WESTON </w:t>
      </w:r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312C2F3" w14:textId="77777777" w:rsidR="000C3927" w:rsidRPr="000C3927" w:rsidRDefault="000C3927" w:rsidP="000C392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Wallingford, Berkshire. Husbandman.</w:t>
      </w:r>
    </w:p>
    <w:p w14:paraId="01CD9536" w14:textId="77777777" w:rsidR="000C3927" w:rsidRPr="000C3927" w:rsidRDefault="000C3927" w:rsidP="000C392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6E1DD2F" w14:textId="77777777" w:rsidR="000C3927" w:rsidRPr="000C3927" w:rsidRDefault="000C3927" w:rsidP="000C392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1EF371F" w14:textId="77777777" w:rsidR="000C3927" w:rsidRPr="000C3927" w:rsidRDefault="000C3927" w:rsidP="000C392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Latton</w:t>
      </w:r>
      <w:proofErr w:type="spellEnd"/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brought a plaint of debt against him, Henry </w:t>
      </w:r>
      <w:proofErr w:type="spellStart"/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Masey</w:t>
      </w:r>
      <w:proofErr w:type="spellEnd"/>
    </w:p>
    <w:p w14:paraId="31229DC5" w14:textId="77777777" w:rsidR="000C3927" w:rsidRPr="000C3927" w:rsidRDefault="000C3927" w:rsidP="000C392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Wallingford(q.v.), Nicholas </w:t>
      </w:r>
      <w:proofErr w:type="spellStart"/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Hert</w:t>
      </w:r>
      <w:proofErr w:type="spellEnd"/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Bagshot(q.v.), Richard Wyse of</w:t>
      </w:r>
    </w:p>
    <w:p w14:paraId="180B4B90" w14:textId="77777777" w:rsidR="000C3927" w:rsidRPr="000C3927" w:rsidRDefault="000C3927" w:rsidP="000C392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Wallingford(q.v.) and Thomas Edmon of Abingdon(q.v.).</w:t>
      </w:r>
    </w:p>
    <w:p w14:paraId="045E813F" w14:textId="77777777" w:rsidR="000C3927" w:rsidRPr="000C3927" w:rsidRDefault="000C3927" w:rsidP="000C3927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</w:pPr>
      <w:r w:rsidRPr="000C3927"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ab/>
      </w:r>
      <w:r w:rsidRPr="000C3927"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ab/>
      </w:r>
      <w:r w:rsidRPr="000C392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0C3927">
          <w:rPr>
            <w:rStyle w:val="Hyperlink"/>
            <w:rFonts w:ascii="Times New Roman" w:eastAsia="Calibri" w:hAnsi="Times New Roman" w:cs="Times New Roman"/>
            <w:sz w:val="24"/>
            <w:szCs w:val="24"/>
            <w:u w:val="none"/>
          </w:rPr>
          <w:t>http://aalt.law.uh.edu/Indices/CP40Indices/CP40no883Pl.htm</w:t>
        </w:r>
      </w:hyperlink>
      <w:r w:rsidRPr="000C3927"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)</w:t>
      </w:r>
    </w:p>
    <w:p w14:paraId="38910EA0" w14:textId="77777777" w:rsidR="000C3927" w:rsidRPr="000C3927" w:rsidRDefault="000C3927" w:rsidP="000C3927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</w:pPr>
    </w:p>
    <w:p w14:paraId="2FEAE791" w14:textId="77777777" w:rsidR="000C3927" w:rsidRPr="000C3927" w:rsidRDefault="000C3927" w:rsidP="000C3927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</w:pPr>
    </w:p>
    <w:p w14:paraId="61C27E8A" w14:textId="77777777" w:rsidR="000C3927" w:rsidRPr="000C3927" w:rsidRDefault="000C3927" w:rsidP="000C392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C392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27 June 2021</w:t>
      </w:r>
    </w:p>
    <w:p w14:paraId="776F9A1D" w14:textId="77777777" w:rsidR="00BA00AB" w:rsidRPr="000C392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C39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C2ED6" w14:textId="77777777" w:rsidR="000C3927" w:rsidRDefault="000C3927" w:rsidP="009139A6">
      <w:r>
        <w:separator/>
      </w:r>
    </w:p>
  </w:endnote>
  <w:endnote w:type="continuationSeparator" w:id="0">
    <w:p w14:paraId="7B07F09E" w14:textId="77777777" w:rsidR="000C3927" w:rsidRDefault="000C39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111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B755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64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83011" w14:textId="77777777" w:rsidR="000C3927" w:rsidRDefault="000C3927" w:rsidP="009139A6">
      <w:r>
        <w:separator/>
      </w:r>
    </w:p>
  </w:footnote>
  <w:footnote w:type="continuationSeparator" w:id="0">
    <w:p w14:paraId="648F6310" w14:textId="77777777" w:rsidR="000C3927" w:rsidRDefault="000C39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65A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0A9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37E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927"/>
    <w:rsid w:val="000666E0"/>
    <w:rsid w:val="000C392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5A981"/>
  <w15:chartTrackingRefBased/>
  <w15:docId w15:val="{6F2F38ED-E2D2-4B8C-8E23-8370A8B75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C39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2021-08-25T19:08:00Z</dcterms:created>
  <dcterms:modified xsi:type="dcterms:W3CDTF">2021-08-25T19:09:00Z</dcterms:modified>
</cp:coreProperties>
</file>